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0601D8" w:rsidRPr="005938D4" w:rsidRDefault="000601D8" w:rsidP="000601D8">
      <w:pPr>
        <w:ind w:left="2892" w:firstLine="794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>З А П О В Е Д</w:t>
      </w:r>
    </w:p>
    <w:p w:rsidR="000601D8" w:rsidRPr="005938D4" w:rsidRDefault="000601D8" w:rsidP="000601D8">
      <w:pPr>
        <w:ind w:left="3600" w:firstLine="228"/>
        <w:rPr>
          <w:lang w:val="bg-BG"/>
        </w:rPr>
      </w:pP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554</w:t>
      </w:r>
      <w:bookmarkStart w:id="0" w:name="_GoBack"/>
      <w:bookmarkEnd w:id="0"/>
      <w:r>
        <w:rPr>
          <w:lang w:val="bg-BG"/>
        </w:rPr>
        <w:t>-4</w:t>
      </w:r>
    </w:p>
    <w:p w:rsidR="000601D8" w:rsidRDefault="000601D8" w:rsidP="000601D8">
      <w:pPr>
        <w:ind w:left="3120" w:firstLine="70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5938D4" w:rsidRDefault="006C3346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</w:t>
      </w:r>
      <w:r w:rsidR="001B6D9B">
        <w:rPr>
          <w:lang w:val="bg-BG"/>
        </w:rPr>
        <w:t>5</w:t>
      </w:r>
      <w:r w:rsidR="00F31624">
        <w:rPr>
          <w:lang w:val="bg-BG"/>
        </w:rPr>
        <w:t>4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1B6D9B">
        <w:rPr>
          <w:b/>
          <w:lang w:val="bg-BG"/>
        </w:rPr>
        <w:t>Искрец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EE4AD9">
        <w:rPr>
          <w:lang w:val="bg-BG"/>
        </w:rPr>
        <w:t>3</w:t>
      </w:r>
      <w:r w:rsidR="001B6D9B">
        <w:rPr>
          <w:lang w:val="bg-BG"/>
        </w:rPr>
        <w:t>2</w:t>
      </w:r>
      <w:r w:rsidR="00F31624">
        <w:rPr>
          <w:lang w:val="bg-BG"/>
        </w:rPr>
        <w:t>84</w:t>
      </w:r>
      <w:r w:rsidR="001B6D9B">
        <w:rPr>
          <w:lang w:val="bg-BG"/>
        </w:rPr>
        <w:t>3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929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6"/>
        <w:gridCol w:w="856"/>
        <w:gridCol w:w="677"/>
        <w:gridCol w:w="885"/>
        <w:gridCol w:w="884"/>
        <w:gridCol w:w="884"/>
        <w:gridCol w:w="1242"/>
      </w:tblGrid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0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1B6D9B" w:rsidRPr="004B2165" w:rsidTr="00F27914">
        <w:trPr>
          <w:cantSplit/>
          <w:trHeight w:val="37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98.51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</w:tr>
      <w:tr w:rsidR="001B6D9B" w:rsidRPr="004B2165" w:rsidTr="00F27914">
        <w:trPr>
          <w:cantSplit/>
          <w:trHeight w:val="423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98.47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</w:tr>
      <w:tr w:rsidR="001B6D9B" w:rsidRPr="004B2165" w:rsidTr="00F27914">
        <w:trPr>
          <w:cantSplit/>
          <w:trHeight w:val="484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</w:tr>
      <w:tr w:rsidR="001B6D9B" w:rsidRPr="004B2165" w:rsidTr="00F27914">
        <w:trPr>
          <w:cantSplit/>
          <w:trHeight w:val="387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142.16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65.59</w:t>
            </w:r>
          </w:p>
        </w:tc>
      </w:tr>
      <w:tr w:rsidR="001B6D9B" w:rsidRPr="004B2165" w:rsidTr="00F27914">
        <w:trPr>
          <w:cantSplit/>
          <w:trHeight w:val="434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142.5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D9B" w:rsidRPr="004B2165" w:rsidTr="00F27914">
        <w:trPr>
          <w:cantSplit/>
          <w:trHeight w:val="480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</w:tr>
      <w:tr w:rsidR="001B6D9B" w:rsidRPr="004B2165" w:rsidTr="00F27914">
        <w:trPr>
          <w:cantSplit/>
          <w:trHeight w:val="397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142.13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</w:tr>
      <w:tr w:rsidR="001B6D9B" w:rsidRPr="004B2165" w:rsidTr="00F27914">
        <w:trPr>
          <w:cantSplit/>
          <w:trHeight w:val="45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</w:tr>
      <w:tr w:rsidR="001B6D9B" w:rsidRPr="004B2165" w:rsidTr="00F27914">
        <w:trPr>
          <w:cantSplit/>
          <w:trHeight w:val="503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142.22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</w:tr>
      <w:tr w:rsidR="001B6D9B" w:rsidRPr="004B2165" w:rsidTr="00F27914">
        <w:trPr>
          <w:cantSplit/>
          <w:trHeight w:val="42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142.3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</w:tr>
      <w:tr w:rsidR="001B6D9B" w:rsidRPr="004B2165" w:rsidTr="00F27914">
        <w:trPr>
          <w:cantSplit/>
          <w:trHeight w:val="46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</w:tr>
      <w:tr w:rsidR="001B6D9B" w:rsidRPr="004B2165" w:rsidTr="00F27914">
        <w:trPr>
          <w:cantSplit/>
          <w:trHeight w:val="52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</w:tr>
      <w:tr w:rsidR="001B6D9B" w:rsidRPr="004B2165" w:rsidTr="00F27914">
        <w:trPr>
          <w:cantSplit/>
          <w:trHeight w:val="41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16.03</w:t>
            </w:r>
          </w:p>
        </w:tc>
      </w:tr>
      <w:tr w:rsidR="001B6D9B" w:rsidRPr="004B2165" w:rsidTr="00F27914">
        <w:trPr>
          <w:cantSplit/>
          <w:trHeight w:val="477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lastRenderedPageBreak/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</w:tr>
      <w:tr w:rsidR="001B6D9B" w:rsidRPr="004B2165" w:rsidTr="00F27914">
        <w:trPr>
          <w:cantSplit/>
          <w:trHeight w:val="524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</w:tr>
      <w:tr w:rsidR="001B6D9B" w:rsidRPr="004B2165" w:rsidTr="00F27914">
        <w:trPr>
          <w:cantSplit/>
          <w:trHeight w:val="725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142.10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1B6D9B" w:rsidRPr="004B2165" w:rsidTr="00F27914">
        <w:trPr>
          <w:cantSplit/>
          <w:trHeight w:val="48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1B6D9B" w:rsidRPr="004B2165" w:rsidTr="00F27914">
        <w:trPr>
          <w:cantSplit/>
          <w:trHeight w:val="406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</w:tr>
      <w:tr w:rsidR="001B6D9B" w:rsidRPr="004B2165" w:rsidTr="00F27914">
        <w:trPr>
          <w:cantSplit/>
          <w:trHeight w:val="451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</w:tr>
      <w:tr w:rsidR="001B6D9B" w:rsidRPr="004B2165" w:rsidTr="00F27914">
        <w:trPr>
          <w:cantSplit/>
          <w:trHeight w:val="498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</w:tr>
      <w:tr w:rsidR="001B6D9B" w:rsidRPr="004B2165" w:rsidTr="00F27914">
        <w:trPr>
          <w:cantSplit/>
          <w:trHeight w:val="401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97.13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1B6D9B" w:rsidRPr="004B2165" w:rsidTr="00F27914">
        <w:trPr>
          <w:cantSplit/>
          <w:trHeight w:val="320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</w:tr>
      <w:tr w:rsidR="001B6D9B" w:rsidRPr="004B2165" w:rsidTr="00F27914">
        <w:trPr>
          <w:cantSplit/>
          <w:trHeight w:val="380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</w:tr>
      <w:tr w:rsidR="001B6D9B" w:rsidRPr="004B2165" w:rsidTr="00F27914">
        <w:trPr>
          <w:cantSplit/>
          <w:trHeight w:val="414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2.794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30.691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491.06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97.18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97.24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97.26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97.19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97.17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97.23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97.25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97.20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4B2165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0.110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4.169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66.70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73.81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55.44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55.215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55.214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55.60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54.67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31.06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98.15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СВЕТОСЛАВ СТЕФАНОВ АЛЕКСАНДРОВ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4.055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29.557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04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472.92</w:t>
            </w:r>
          </w:p>
        </w:tc>
      </w:tr>
      <w:tr w:rsidR="001B6D9B" w:rsidRPr="004B2165" w:rsidTr="00F27914">
        <w:trPr>
          <w:cantSplit/>
          <w:trHeight w:val="102"/>
          <w:jc w:val="center"/>
        </w:trPr>
        <w:tc>
          <w:tcPr>
            <w:tcW w:w="3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6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B216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6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6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5223E9" w:rsidP="001B6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6.959</w:t>
            </w: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1B6D9B" w:rsidP="001B6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5223E9" w:rsidP="001B6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64.617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6D9B" w:rsidRPr="004B2165" w:rsidRDefault="005223E9" w:rsidP="001B6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1030.68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lastRenderedPageBreak/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1B6D9B">
        <w:rPr>
          <w:lang w:val="ru-RU"/>
        </w:rPr>
        <w:t>Искрец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E17B0E" w:rsidRDefault="00E17B0E" w:rsidP="00713EC9">
      <w:pPr>
        <w:jc w:val="both"/>
        <w:rPr>
          <w:lang w:val="bg-BG"/>
        </w:rPr>
      </w:pPr>
    </w:p>
    <w:p w:rsidR="00E17B0E" w:rsidRDefault="00E17B0E" w:rsidP="00713EC9">
      <w:pPr>
        <w:jc w:val="both"/>
        <w:rPr>
          <w:lang w:val="bg-BG"/>
        </w:rPr>
      </w:pP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0601D8">
        <w:rPr>
          <w:b/>
          <w:lang w:val="bg-BG"/>
        </w:rPr>
        <w:tab/>
        <w:t>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sectPr w:rsidR="00D81065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3A" w:rsidRDefault="0010313A">
      <w:r>
        <w:separator/>
      </w:r>
    </w:p>
  </w:endnote>
  <w:endnote w:type="continuationSeparator" w:id="0">
    <w:p w:rsidR="0010313A" w:rsidRDefault="0010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E17B0E" w:rsidRDefault="00345A3B" w:rsidP="005A4994">
    <w:pPr>
      <w:pStyle w:val="Footer"/>
      <w:framePr w:wrap="around" w:vAnchor="text" w:hAnchor="page" w:x="10261" w:y="-133"/>
      <w:rPr>
        <w:rStyle w:val="PageNumber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0601D8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E17B0E">
      <w:rPr>
        <w:rStyle w:val="PageNumber"/>
      </w:rPr>
      <w:t>3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Pr="00E17B0E" w:rsidRDefault="005A4994">
    <w:pPr>
      <w:pStyle w:val="Footer"/>
    </w:pPr>
    <w:r>
      <w:rPr>
        <w:lang w:val="bg-BG"/>
      </w:rPr>
      <w:tab/>
    </w:r>
    <w:r>
      <w:rPr>
        <w:lang w:val="bg-BG"/>
      </w:rPr>
      <w:tab/>
      <w:t>1/</w:t>
    </w:r>
    <w:r w:rsidR="00E17B0E">
      <w:t>3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3A" w:rsidRDefault="0010313A">
      <w:r>
        <w:separator/>
      </w:r>
    </w:p>
  </w:footnote>
  <w:footnote w:type="continuationSeparator" w:id="0">
    <w:p w:rsidR="0010313A" w:rsidRDefault="00103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01D8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0313A"/>
    <w:rsid w:val="00112A4F"/>
    <w:rsid w:val="00113853"/>
    <w:rsid w:val="001259A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B6D9B"/>
    <w:rsid w:val="001D31E5"/>
    <w:rsid w:val="001D3D07"/>
    <w:rsid w:val="0020653E"/>
    <w:rsid w:val="00212573"/>
    <w:rsid w:val="00221B26"/>
    <w:rsid w:val="00224C72"/>
    <w:rsid w:val="00225E60"/>
    <w:rsid w:val="0023186B"/>
    <w:rsid w:val="002340A3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14D3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3E9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0C0F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188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25C7"/>
    <w:rsid w:val="00DB47C4"/>
    <w:rsid w:val="00DB64B5"/>
    <w:rsid w:val="00DC4AA8"/>
    <w:rsid w:val="00E02ED9"/>
    <w:rsid w:val="00E033AB"/>
    <w:rsid w:val="00E05705"/>
    <w:rsid w:val="00E14211"/>
    <w:rsid w:val="00E14AEE"/>
    <w:rsid w:val="00E17B0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E4AD9"/>
    <w:rsid w:val="00EF3588"/>
    <w:rsid w:val="00EF61F2"/>
    <w:rsid w:val="00EF7441"/>
    <w:rsid w:val="00F06BC9"/>
    <w:rsid w:val="00F26740"/>
    <w:rsid w:val="00F27914"/>
    <w:rsid w:val="00F31624"/>
    <w:rsid w:val="00F37E58"/>
    <w:rsid w:val="00F63931"/>
    <w:rsid w:val="00F670A1"/>
    <w:rsid w:val="00F72CF1"/>
    <w:rsid w:val="00F7674E"/>
    <w:rsid w:val="00F77810"/>
    <w:rsid w:val="00F847CB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09AF1-C29D-4512-BA02-CB0D1EB8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2016-09-16T10:47:00Z</cp:lastPrinted>
  <dcterms:created xsi:type="dcterms:W3CDTF">2020-09-30T06:16:00Z</dcterms:created>
  <dcterms:modified xsi:type="dcterms:W3CDTF">2020-09-30T06:16:00Z</dcterms:modified>
</cp:coreProperties>
</file>